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26-082-Ö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Autotunnel Bernestraße/Porscheplatz - Rückbau Natursteinwandverkleidung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Rückbau der vorhandenen Decken- und Wandbekleidungen aus Naturstein (Tonschiefer), der zugehörigen Befestigungssysteme sowie die Reinigung der freigelegten Stahlbetonoberflächen im Autotunnel Porscheplatz in Essen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